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A6664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4096"/>
        <w:gridCol w:w="4097"/>
      </w:tblGrid>
      <w:tr w:rsidR="002F054A" w:rsidRPr="001A6664" w:rsidTr="00735CCA">
        <w:trPr>
          <w:trHeight w:val="102"/>
          <w:tblHeader/>
        </w:trPr>
        <w:tc>
          <w:tcPr>
            <w:tcW w:w="949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1A6664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A666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6701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66D91" w:rsidRPr="001A6664" w:rsidTr="00735CCA">
        <w:trPr>
          <w:tblHeader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D91" w:rsidRPr="001A6664" w:rsidRDefault="00F66D91" w:rsidP="000E052B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6D91" w:rsidRPr="001A6664" w:rsidRDefault="00B85129" w:rsidP="00221B38">
            <w:pPr>
              <w:pBdr>
                <w:top w:val="single" w:sz="4" w:space="1" w:color="auto"/>
              </w:pBd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F66D91" w:rsidRPr="001A6664" w:rsidTr="00A43B2A">
        <w:tc>
          <w:tcPr>
            <w:tcW w:w="540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4E02DF" w:rsidRPr="0097247F" w:rsidRDefault="004E02DF" w:rsidP="004E02D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8C5A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รุรินทร์   ภู่ระย้า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4E02DF" w:rsidRPr="0097247F" w:rsidRDefault="008C5A0A" w:rsidP="004E02D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ชยุดา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แก้วสอาด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4E02DF" w:rsidRPr="0097247F" w:rsidRDefault="004E02DF" w:rsidP="004E02D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8C5A0A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ยศวรรธน์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กิตติก้อง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4E02DF" w:rsidRPr="0097247F" w:rsidRDefault="008C5A0A" w:rsidP="004E02D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นวรัตน์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66D91" w:rsidRPr="001A6664" w:rsidRDefault="008C5A0A" w:rsidP="004E02DF">
            <w:pPr>
              <w:pStyle w:val="FootnoteTex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นางอรพินท์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ลายพัฒน์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</w:tcBorders>
          </w:tcPr>
          <w:p w:rsidR="00F66D91" w:rsidRDefault="0026721A" w:rsidP="00B8512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F66D91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E02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E02D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F66D91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039-5577</w:t>
            </w:r>
          </w:p>
          <w:p w:rsidR="004E02DF" w:rsidRDefault="004E02DF" w:rsidP="00B8512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4E02DF" w:rsidRDefault="004E02DF" w:rsidP="00B8512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5564</w:t>
            </w:r>
          </w:p>
          <w:p w:rsidR="004E02DF" w:rsidRDefault="004E02DF" w:rsidP="00B8512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4E02DF" w:rsidRPr="001A6664" w:rsidRDefault="004E02DF" w:rsidP="00B8512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</w:tc>
      </w:tr>
      <w:tr w:rsidR="00F66D91" w:rsidRPr="001A6664" w:rsidTr="00BE50BD">
        <w:trPr>
          <w:trHeight w:val="1983"/>
        </w:trPr>
        <w:tc>
          <w:tcPr>
            <w:tcW w:w="5400" w:type="dxa"/>
            <w:gridSpan w:val="2"/>
            <w:tcBorders>
              <w:right w:val="nil"/>
            </w:tcBorders>
          </w:tcPr>
          <w:p w:rsidR="00F817AF" w:rsidRDefault="004E02DF" w:rsidP="00F817A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9724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="00F817A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F817A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F817A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ายจิระ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F817A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แนบสนิท</w:t>
            </w:r>
            <w:r w:rsidR="00F817A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817A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817AF" w:rsidRPr="0097247F" w:rsidRDefault="00F817AF" w:rsidP="00F817A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ปวีณา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แสงสังข์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817AF" w:rsidRPr="0097247F" w:rsidRDefault="00F817AF" w:rsidP="00F817A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ปาหนัน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ชื่นจิตร์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817AF" w:rsidRPr="0097247F" w:rsidRDefault="00F817AF" w:rsidP="00F817A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อัมพาพันธุ์  กรุณกิจ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817AF" w:rsidRPr="0097247F" w:rsidRDefault="00F817AF" w:rsidP="00F817A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นางสาว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พัชรา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อุดมผล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66D91" w:rsidRPr="001A6664" w:rsidRDefault="00F817AF" w:rsidP="00BE50BD">
            <w:pPr>
              <w:pStyle w:val="FootnoteTex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</w:p>
        </w:tc>
        <w:tc>
          <w:tcPr>
            <w:tcW w:w="4097" w:type="dxa"/>
            <w:tcBorders>
              <w:left w:val="nil"/>
            </w:tcBorders>
          </w:tcPr>
          <w:p w:rsidR="00F66D91" w:rsidRDefault="0026721A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F66D91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E02DF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E02DF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556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</w:p>
          <w:p w:rsidR="004E02DF" w:rsidRDefault="004E02DF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0-2039-5576</w:t>
            </w:r>
          </w:p>
          <w:p w:rsidR="004E02DF" w:rsidRDefault="004E02DF" w:rsidP="004E02D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55</w:t>
            </w:r>
            <w:r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  <w:p w:rsidR="004E02DF" w:rsidRDefault="004E02DF" w:rsidP="004E02D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0-2039-5575</w:t>
            </w:r>
          </w:p>
          <w:p w:rsidR="004E02DF" w:rsidRDefault="004E02DF" w:rsidP="004E02D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556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</w:p>
          <w:p w:rsidR="004E02DF" w:rsidRPr="001A6664" w:rsidRDefault="004E02DF" w:rsidP="004E02D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5560</w:t>
            </w:r>
          </w:p>
        </w:tc>
      </w:tr>
      <w:tr w:rsidR="00F66D91" w:rsidRPr="001A6664" w:rsidTr="00735CCA">
        <w:trPr>
          <w:trHeight w:val="1274"/>
        </w:trPr>
        <w:tc>
          <w:tcPr>
            <w:tcW w:w="9497" w:type="dxa"/>
            <w:gridSpan w:val="3"/>
          </w:tcPr>
          <w:p w:rsidR="00FF6D24" w:rsidRDefault="00F66D91" w:rsidP="00FF6D2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85129" w:rsidRPr="00FF6D24" w:rsidRDefault="00B85129" w:rsidP="00FF6D24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B85129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Pr="00B8512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B851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B85129" w:rsidRPr="006C5FD9" w:rsidRDefault="00B85129" w:rsidP="006C5FD9">
            <w:pPr>
              <w:pStyle w:val="ListParagraph"/>
              <w:widowControl w:val="0"/>
              <w:numPr>
                <w:ilvl w:val="0"/>
                <w:numId w:val="10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C5F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6C5FD9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6C5F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85129" w:rsidRPr="006C5FD9" w:rsidRDefault="00B85129" w:rsidP="006C5FD9">
            <w:pPr>
              <w:pStyle w:val="ListParagraph"/>
              <w:widowControl w:val="0"/>
              <w:numPr>
                <w:ilvl w:val="0"/>
                <w:numId w:val="11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C5FD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</w:t>
            </w:r>
            <w:r w:rsidR="00B3099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C5FD9">
              <w:rPr>
                <w:rFonts w:ascii="TH SarabunPSK" w:hAnsi="TH SarabunPSK" w:cs="TH SarabunPSK"/>
                <w:sz w:val="30"/>
                <w:szCs w:val="30"/>
                <w:cs/>
              </w:rPr>
              <w:t>และเสริมสร้างธรรมาภิบาล</w:t>
            </w:r>
          </w:p>
          <w:p w:rsidR="00F66D91" w:rsidRPr="006C5FD9" w:rsidRDefault="00B85129" w:rsidP="006C5FD9">
            <w:pPr>
              <w:pStyle w:val="ListParagraph"/>
              <w:widowControl w:val="0"/>
              <w:numPr>
                <w:ilvl w:val="0"/>
                <w:numId w:val="12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6C5FD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6C5FD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6C5F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6C5FD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66D91" w:rsidRPr="001A6664" w:rsidTr="006961B9">
        <w:trPr>
          <w:trHeight w:val="1084"/>
        </w:trPr>
        <w:tc>
          <w:tcPr>
            <w:tcW w:w="9497" w:type="dxa"/>
            <w:gridSpan w:val="3"/>
          </w:tcPr>
          <w:p w:rsidR="001A6664" w:rsidRPr="009A570F" w:rsidRDefault="001A6664" w:rsidP="00D537E7">
            <w:pPr>
              <w:spacing w:before="120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A6664" w:rsidRPr="001A6664" w:rsidTr="00122C9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D537E7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D537E7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6664" w:rsidRPr="001A6664" w:rsidTr="00AD45B9">
              <w:trPr>
                <w:trHeight w:val="43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FF6D2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B85129" w:rsidRDefault="00B85129" w:rsidP="00D537E7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FF6D24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FF6D24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FF6D24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 w:rsidR="00FF6D24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AD45B9" w:rsidRPr="001A6664" w:rsidRDefault="00B85129" w:rsidP="000368E4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0368E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FF6D24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1A6664" w:rsidRPr="001A6664" w:rsidRDefault="00B85129" w:rsidP="00FF6D2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</w:t>
                  </w:r>
                  <w:r w:rsidR="00B309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</w:t>
                  </w:r>
                  <w:r w:rsidR="00B309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FF6D2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ศูนย์ข้อมูลข่าวสารของราชการ สกอ. </w:t>
                  </w:r>
                  <w:r w:rsidRPr="00FF6D24">
                    <w:rPr>
                      <w:rFonts w:ascii="TH SarabunPSK" w:hAnsi="TH SarabunPSK" w:cs="TH SarabunPSK"/>
                      <w:i/>
                      <w:iCs/>
                      <w:spacing w:val="-4"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0368E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A63CCF" w:rsidRDefault="00B85129" w:rsidP="000368E4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</w:t>
                  </w:r>
                  <w:r w:rsidR="000368E4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</w:t>
                  </w:r>
                  <w:r w:rsidR="00B3099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</w:t>
                  </w:r>
                  <w:r w:rsidR="00B3099D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br/>
                  </w:r>
                  <w:r w:rsidRPr="000368E4">
                    <w:rPr>
                      <w:rFonts w:ascii="TH SarabunPSK" w:hAnsi="TH SarabunPSK" w:cs="TH SarabunPSK"/>
                      <w:b/>
                      <w:bCs/>
                      <w:spacing w:val="-8"/>
                      <w:sz w:val="30"/>
                      <w:szCs w:val="30"/>
                      <w:cs/>
                    </w:rPr>
                    <w:t>และเผยแพร่</w:t>
                  </w:r>
                  <w:r w:rsidR="00FF6D24" w:rsidRPr="000368E4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30"/>
                      <w:szCs w:val="30"/>
                      <w:cs/>
                    </w:rPr>
                    <w:t xml:space="preserve"> </w:t>
                  </w:r>
                  <w:r w:rsidRPr="000368E4">
                    <w:rPr>
                      <w:rFonts w:ascii="TH SarabunPSK" w:hAnsi="TH SarabunPSK" w:cs="TH SarabunPSK"/>
                      <w:b/>
                      <w:bCs/>
                      <w:spacing w:val="-8"/>
                      <w:sz w:val="30"/>
                      <w:szCs w:val="30"/>
                      <w:cs/>
                    </w:rPr>
                    <w:t>อย่างเป็นปัจจุบัน ผ่านเว็บเพจสำนัก เว็บไซต์ สกอ. และสื่อออนไลน์ของหน่วยงาน</w:t>
                  </w:r>
                  <w:r w:rsidRPr="000368E4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8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1A6664" w:rsidRPr="001A6664" w:rsidRDefault="000368E4" w:rsidP="000368E4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</w:t>
                  </w:r>
                  <w:r w:rsidR="00B85129"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</w:t>
                  </w:r>
                  <w:r w:rsidR="00B85129" w:rsidRPr="000368E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แผนงาน/โครงการ ที่สำนัก/หน่วยงานรับผิดชอบ  ในปีงบประมาณ 2561 ในลักษณะฐานข้อมูล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B85129"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="00B85129"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 w:rsidR="00B85129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="00B85129"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="00B85129"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="00B85129"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="00B85129"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A6664" w:rsidRPr="001A6664" w:rsidTr="00122C9B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0368E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2F18D2" w:rsidRDefault="00B85129" w:rsidP="00D537E7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0368E4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ที่สำนัก/หน่วยงานรับผิดชอบมีผลกระทบ</w:t>
                  </w:r>
                  <w:r w:rsidR="000368E4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ต่อประชาชนในปีงบประมาณ 2561 อย่างน้อย 3 แผนงาน/โครงการ 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1A4586" w:rsidRPr="001A6664" w:rsidRDefault="000368E4" w:rsidP="00D537E7">
                  <w:pPr>
                    <w:tabs>
                      <w:tab w:val="left" w:pos="429"/>
                    </w:tabs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</w:t>
                  </w:r>
                  <w:r w:rsidR="00B85129"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(13 หน่วยงาน) จัดส่งรายละเอียดโครงการ ผลการดำเนินงาน ข้อมูล</w:t>
                  </w:r>
                  <w:r w:rsidR="00B85129" w:rsidRPr="000368E4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ข่าวสาร กำหนดการจัดกิจกรรมต่างๆ เกี่ยวกับโครงการสำคัญที่สำนัก/หน่วยงาน ได้รับงบประมาณ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="00B85129"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และส่งผลกระทบต่อประชาชนและเป็นข้อมูลท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ี่อยู่ในการครอบครองของสำนัก </w:t>
                  </w:r>
                  <w:r w:rsidR="00B85129"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อย่างน้อยสำนัก/หน่วยงานละ 3 แผนงาน/โครงการ ในรูปแบบเอกสารและ/หรือ </w:t>
                  </w:r>
                  <w:r w:rsidR="00B85129"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="00B85129"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</w:t>
                  </w:r>
                  <w:r w:rsidR="00B85129" w:rsidRPr="000368E4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รวบรวม จัดเก็บ จัดแสดงไว้ในศูนย์ข้อมูลข่าวสารราชการ/ใช้เป็นข้อมูลในการผลิตและเผยแพร่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="00B85129"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ผ่านสื่อของหน่วยงานและสื่อมวลชน</w:t>
                  </w:r>
                  <w:r w:rsid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="00B85129"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3 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0368E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D537E7">
                  <w:pPr>
                    <w:tabs>
                      <w:tab w:val="left" w:pos="720"/>
                    </w:tabs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หนังสือรายงานประจำ</w:t>
                  </w:r>
                  <w:r w:rsidR="00C829B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0368E4" w:rsidRPr="001F11AD" w:rsidRDefault="000368E4" w:rsidP="00D537E7">
                  <w:pPr>
                    <w:tabs>
                      <w:tab w:val="left" w:pos="720"/>
                    </w:tabs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</w:p>
                <w:p w:rsidR="001A6664" w:rsidRPr="00B3099D" w:rsidRDefault="00B85129" w:rsidP="000368E4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lastRenderedPageBreak/>
                    <w:tab/>
                  </w:r>
                  <w:r w:rsidRPr="000368E4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0368E4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0"/>
                      <w:szCs w:val="30"/>
                    </w:rPr>
                    <w:t>3</w:t>
                  </w:r>
                  <w:r w:rsidRPr="000368E4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 จัดส่งให้กลุ่มงานประชาสัมพันธ์ 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</w:t>
                  </w:r>
                  <w:r w:rsidRPr="000368E4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 xml:space="preserve">การอุดมศึกษา และจัดเก็บไว้ในศูนย์ข้อมูลข่าวสารของราชการ </w:t>
                  </w:r>
                  <w:r w:rsidRPr="000368E4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สกอ. (ให้แล้วเสร็จภายในไตรมาสที่ 4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 ของปีงบประมาณ 2561)</w:t>
                  </w:r>
                </w:p>
              </w:tc>
            </w:tr>
          </w:tbl>
          <w:p w:rsidR="001A6664" w:rsidRPr="001A6664" w:rsidRDefault="001A6664" w:rsidP="00D537E7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1A6664" w:rsidRPr="001A6664" w:rsidRDefault="001A6664" w:rsidP="00D537E7">
            <w:pPr>
              <w:tabs>
                <w:tab w:val="left" w:pos="720"/>
                <w:tab w:val="left" w:pos="8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85129" w:rsidRPr="0044674D" w:rsidRDefault="001A6664" w:rsidP="00D537E7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="00B8512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</w:t>
            </w:r>
            <w:r w:rsidR="00C829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ใน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ราชกิจจานุเบกษา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="00B3099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</w:t>
            </w:r>
            <w:r w:rsidR="0048254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</w:t>
            </w:r>
            <w:r w:rsidR="0048254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ก็ให้ถือว่าเป็นการปฏิบัติตามบทบัญญัติวรรคหนึ่งแล้ว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ให้หน่วยงานของรัฐรวบรวม</w:t>
            </w:r>
            <w:r w:rsidR="00B309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และจัดให้มีข้อมูลข่าวสารตามวรรคหนึ่ง</w:t>
            </w:r>
            <w:r w:rsidR="00B309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ไว้เผยแพร่</w:t>
            </w:r>
            <w:r w:rsidR="00B309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เพื่อขาย</w:t>
            </w:r>
            <w:r w:rsidR="00B309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</w:t>
            </w:r>
            <w:r w:rsidR="00B3099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ในการพิจารณาวินิจฉัยดังกล่าว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</w:t>
            </w:r>
            <w:r w:rsidR="00B3099D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จัดทำ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บริการสาธารณะ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3099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85129" w:rsidRPr="000368E4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</w:t>
            </w:r>
            <w:r w:rsidR="0048254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หรือขอสำเนาที่มีคำรับรองถูกต้องของข้อมูลข่าวสารตามวรรคหนึ่งได้ ในกรณีที่สมควร</w:t>
            </w:r>
            <w:r w:rsidR="00B309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หน่วยงานของรัฐ</w:t>
            </w:r>
            <w:r w:rsidR="00B309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="004825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ทั้งนี้ </w:t>
            </w:r>
            <w:r w:rsidR="004825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F66D91" w:rsidRPr="001A6664" w:rsidRDefault="00B85129" w:rsidP="000368E4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</w:t>
            </w:r>
            <w:r w:rsidR="00B309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</w:t>
            </w:r>
            <w:r w:rsidR="0048254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ขึ้นกับ</w:t>
            </w:r>
            <w:r w:rsidR="00B309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</w:t>
            </w:r>
            <w:r w:rsidR="0048254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ในการเปิดเผยหรือการจัดหาข้อมูลข่าว</w:t>
            </w:r>
            <w:r w:rsidR="004E6A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F66D91" w:rsidRPr="001A6664" w:rsidTr="00FA630C">
        <w:trPr>
          <w:trHeight w:val="2641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F66D91" w:rsidRPr="001A6664" w:rsidTr="000E052B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F66D91" w:rsidRPr="001A6664" w:rsidRDefault="00F66D91" w:rsidP="000E052B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66D91" w:rsidRPr="001A6664" w:rsidTr="00FA630C">
              <w:trPr>
                <w:trHeight w:val="1129"/>
              </w:trPr>
              <w:tc>
                <w:tcPr>
                  <w:tcW w:w="4272" w:type="dxa"/>
                </w:tcPr>
                <w:p w:rsidR="00F66D91" w:rsidRPr="001A6664" w:rsidRDefault="001A6664" w:rsidP="000E052B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F66D91" w:rsidRPr="001A6664" w:rsidRDefault="00F3444B" w:rsidP="000E052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66D91" w:rsidRPr="001A6664" w:rsidRDefault="00D537E7" w:rsidP="000E052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993" w:type="dxa"/>
                </w:tcPr>
                <w:p w:rsidR="00F66D91" w:rsidRPr="001A6664" w:rsidRDefault="00D537E7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275" w:type="dxa"/>
                </w:tcPr>
                <w:p w:rsidR="00F66D91" w:rsidRPr="001A6664" w:rsidRDefault="00D537E7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0368E4" w:rsidRDefault="00F66D91" w:rsidP="00E1398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0368E4" w:rsidRDefault="00E13987" w:rsidP="000368E4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สำนักส่งเสริมและพัฒนาศักยภาพนักศึกษาดำเนินการแต่งตั้งคณะทำงาน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ดำเนินการจัดทำ รวบรวม จัดส่งและเผยแพร่ข้อมูลตามพระราชบัญญัติข้อมูลข่าวสารของราชการ พ.ศ. 2540</w:t>
            </w:r>
          </w:p>
          <w:p w:rsidR="000368E4" w:rsidRDefault="00E13987" w:rsidP="000368E4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มีเว็บไซต์ภายในที่เชื่อมต่อกับเว็บไซต์สำนักงานคณะกรรมการการอุดมศึกษา</w:t>
            </w:r>
          </w:p>
          <w:p w:rsidR="00F66D91" w:rsidRPr="000368E4" w:rsidRDefault="00E13987" w:rsidP="000368E4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3.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สำนักส่งเสริมและพัฒนาศักยภาพนักศึกษาดำเนินการส่งข้อมูล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ข่าวสารเพื่อสร้างการรับรู้ สร้างความเข้าใจฯ 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ของสำนักที่รับผิดชอบ จำนวน 3 โครงการ คือ 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การแข่งขันกีฬามหาวิทยาลัยแห่งประเทศไทย ครั้งที่ 45 </w:t>
            </w:r>
            <w:r w:rsidR="000368E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>“ราชมงคลธัญบุรีเกมส์”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, 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การคัดเลือกเด็กและเยาวชนดีเด่นเข้าเยี่ยมคารวะนายกรัฐมนตรีในโอกาสวันเด็กแห่งชาติ ประจำปี 2561 และ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ทุนการศึกษานิสิตนักศึกษาในสถาบันอุดมศึกษา ให้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>กับ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ฝ่ายประชาสัมพันธ์ สำนักอำนวยก</w:t>
            </w:r>
            <w:r w:rsidR="00B309DC">
              <w:rPr>
                <w:rFonts w:ascii="TH SarabunPSK" w:hAnsi="TH SarabunPSK" w:cs="TH SarabunPSK"/>
                <w:sz w:val="30"/>
                <w:szCs w:val="30"/>
                <w:cs/>
              </w:rPr>
              <w:t>าร ดำเนินการเปิดเผยข้อมูลข่าวสารฯ ต่อไป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0368E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</w:t>
            </w:r>
            <w:r w:rsidR="000368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จัยสนับสนุนต่อการดำเนินงาน : </w:t>
            </w:r>
          </w:p>
          <w:p w:rsidR="00F66D91" w:rsidRPr="000368E4" w:rsidRDefault="00F66D91" w:rsidP="000368E4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0368E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66D91" w:rsidRPr="000368E4" w:rsidRDefault="00F66D91" w:rsidP="000368E4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0368E4" w:rsidRDefault="00F66D91" w:rsidP="000368E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0368E4" w:rsidRDefault="00E13987" w:rsidP="000368E4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คำสั่งสำนักส่งเสริมและพัฒนาศักยภาพนักศึกษาที่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>/25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ลงวันที่ 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>14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กุมภาพันธ์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แต่งตั้งคณะทำงานเพื่อดำเนินการตามคำรับรองการปฏิบัติราชการระดับสำนัก/หน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่วยงาน ประจำปีงบประมาณ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  <w:p w:rsidR="000368E4" w:rsidRDefault="00E13987" w:rsidP="000368E4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>เว็บไซต์สำนักส่งเสริมและพัฒนาศักยภาพนักศึกษา (</w:t>
            </w:r>
            <w:r w:rsidRPr="00030D10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030D10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030D10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030D10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030D10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030D10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030D10">
              <w:rPr>
                <w:rFonts w:ascii="TH SarabunPSK" w:hAnsi="TH SarabunPSK" w:cs="TH SarabunPSK"/>
                <w:sz w:val="30"/>
                <w:szCs w:val="30"/>
              </w:rPr>
              <w:t>des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>/)</w:t>
            </w:r>
          </w:p>
          <w:p w:rsidR="00F66D91" w:rsidRPr="001A6664" w:rsidRDefault="00E13987" w:rsidP="000368E4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>3. บันทึกข้อความ ที่ ศธ 0508/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>489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ลงวันที่ 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>16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มีนาคม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ขอส่งข้อมูลข่าวสารที่เกี่ยวกับโครงการที่สำนัก</w:t>
            </w:r>
            <w:r w:rsidR="000368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="000368E4">
              <w:rPr>
                <w:rFonts w:ascii="TH SarabunPSK" w:hAnsi="TH SarabunPSK" w:cs="TH SarabunPSK"/>
                <w:sz w:val="30"/>
                <w:szCs w:val="30"/>
                <w:cs/>
              </w:rPr>
              <w:t>รับผิดชอบ</w:t>
            </w:r>
          </w:p>
        </w:tc>
      </w:tr>
    </w:tbl>
    <w:p w:rsidR="000C3FE0" w:rsidRPr="000368E4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0368E4" w:rsidSect="009A57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45" w:right="1133" w:bottom="720" w:left="1276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C02" w:rsidRDefault="00FC3C02">
      <w:r>
        <w:separator/>
      </w:r>
    </w:p>
  </w:endnote>
  <w:endnote w:type="continuationSeparator" w:id="0">
    <w:p w:rsidR="00FC3C02" w:rsidRDefault="00FC3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E18" w:rsidRDefault="001C7E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E18" w:rsidRDefault="001C7E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C02" w:rsidRDefault="00FC3C02">
      <w:r>
        <w:separator/>
      </w:r>
    </w:p>
  </w:footnote>
  <w:footnote w:type="continuationSeparator" w:id="0">
    <w:p w:rsidR="00FC3C02" w:rsidRDefault="00FC3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E18" w:rsidRDefault="001C7E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735CCA">
    <w:pPr>
      <w:pStyle w:val="Header"/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036CA67" wp14:editId="40FFA9F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C7E1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221B3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851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6CA67" id="Group 1" o:spid="_x0000_s1026" style="position:absolute;left:0;text-align:left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C7E1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221B3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851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E18" w:rsidRDefault="001C7E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50pt;height:180.3pt" o:bullet="t">
        <v:imagedata r:id="rId1" o:title="fullstop-main"/>
      </v:shape>
    </w:pict>
  </w:numPicBullet>
  <w:abstractNum w:abstractNumId="0" w15:restartNumberingAfterBreak="0">
    <w:nsid w:val="12395228"/>
    <w:multiLevelType w:val="hybridMultilevel"/>
    <w:tmpl w:val="263E5FD2"/>
    <w:lvl w:ilvl="0" w:tplc="7E9829C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750F63"/>
    <w:multiLevelType w:val="hybridMultilevel"/>
    <w:tmpl w:val="FF7A94F6"/>
    <w:lvl w:ilvl="0" w:tplc="1C7402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45CEF"/>
    <w:multiLevelType w:val="hybridMultilevel"/>
    <w:tmpl w:val="013A818C"/>
    <w:lvl w:ilvl="0" w:tplc="5E0669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E176AC1"/>
    <w:multiLevelType w:val="hybridMultilevel"/>
    <w:tmpl w:val="0648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3566E1A"/>
    <w:multiLevelType w:val="hybridMultilevel"/>
    <w:tmpl w:val="3A483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5F1D70"/>
    <w:multiLevelType w:val="hybridMultilevel"/>
    <w:tmpl w:val="C3DA389A"/>
    <w:lvl w:ilvl="0" w:tplc="D9262E3A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7CB45C02"/>
    <w:multiLevelType w:val="hybridMultilevel"/>
    <w:tmpl w:val="8E9CA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</w:num>
  <w:num w:numId="6">
    <w:abstractNumId w:val="9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626C"/>
    <w:rsid w:val="000267E3"/>
    <w:rsid w:val="00031EAA"/>
    <w:rsid w:val="000368E4"/>
    <w:rsid w:val="00061364"/>
    <w:rsid w:val="00086869"/>
    <w:rsid w:val="000A3286"/>
    <w:rsid w:val="000C3FE0"/>
    <w:rsid w:val="000D3B60"/>
    <w:rsid w:val="000D6395"/>
    <w:rsid w:val="000E60D4"/>
    <w:rsid w:val="00106E78"/>
    <w:rsid w:val="00141775"/>
    <w:rsid w:val="00154194"/>
    <w:rsid w:val="00191381"/>
    <w:rsid w:val="00193015"/>
    <w:rsid w:val="00197A19"/>
    <w:rsid w:val="001A4586"/>
    <w:rsid w:val="001A6664"/>
    <w:rsid w:val="001B140F"/>
    <w:rsid w:val="001B475B"/>
    <w:rsid w:val="001B7B75"/>
    <w:rsid w:val="001C07B4"/>
    <w:rsid w:val="001C18FF"/>
    <w:rsid w:val="001C772C"/>
    <w:rsid w:val="001C7E18"/>
    <w:rsid w:val="00203F79"/>
    <w:rsid w:val="0020626A"/>
    <w:rsid w:val="00221B38"/>
    <w:rsid w:val="002462F5"/>
    <w:rsid w:val="002632AB"/>
    <w:rsid w:val="00266EF2"/>
    <w:rsid w:val="0026721A"/>
    <w:rsid w:val="00285D91"/>
    <w:rsid w:val="002B3C2E"/>
    <w:rsid w:val="002C15E5"/>
    <w:rsid w:val="002C78D1"/>
    <w:rsid w:val="002D2958"/>
    <w:rsid w:val="002E1436"/>
    <w:rsid w:val="002F054A"/>
    <w:rsid w:val="002F0A94"/>
    <w:rsid w:val="00312768"/>
    <w:rsid w:val="00334386"/>
    <w:rsid w:val="00356974"/>
    <w:rsid w:val="00370876"/>
    <w:rsid w:val="00382C09"/>
    <w:rsid w:val="00393025"/>
    <w:rsid w:val="003B7C5A"/>
    <w:rsid w:val="003C2C30"/>
    <w:rsid w:val="003C2DAC"/>
    <w:rsid w:val="003E0F57"/>
    <w:rsid w:val="003E0FCD"/>
    <w:rsid w:val="003E1BC4"/>
    <w:rsid w:val="003E4227"/>
    <w:rsid w:val="00403654"/>
    <w:rsid w:val="004236CC"/>
    <w:rsid w:val="00426790"/>
    <w:rsid w:val="0043284A"/>
    <w:rsid w:val="00436A70"/>
    <w:rsid w:val="004501F2"/>
    <w:rsid w:val="004572D8"/>
    <w:rsid w:val="004640F2"/>
    <w:rsid w:val="00471910"/>
    <w:rsid w:val="00471B13"/>
    <w:rsid w:val="00481DC6"/>
    <w:rsid w:val="0048254F"/>
    <w:rsid w:val="0048508C"/>
    <w:rsid w:val="00490606"/>
    <w:rsid w:val="00493FF9"/>
    <w:rsid w:val="004C22DA"/>
    <w:rsid w:val="004C3B2B"/>
    <w:rsid w:val="004D5A42"/>
    <w:rsid w:val="004E02DF"/>
    <w:rsid w:val="004E296B"/>
    <w:rsid w:val="004E6AA8"/>
    <w:rsid w:val="004F3447"/>
    <w:rsid w:val="005437F6"/>
    <w:rsid w:val="00546DE3"/>
    <w:rsid w:val="0056701E"/>
    <w:rsid w:val="005725B6"/>
    <w:rsid w:val="0058298B"/>
    <w:rsid w:val="005B60E0"/>
    <w:rsid w:val="005B7119"/>
    <w:rsid w:val="005C1127"/>
    <w:rsid w:val="005C159C"/>
    <w:rsid w:val="005E3AF5"/>
    <w:rsid w:val="005F11F2"/>
    <w:rsid w:val="00604462"/>
    <w:rsid w:val="0061749F"/>
    <w:rsid w:val="00637718"/>
    <w:rsid w:val="00642568"/>
    <w:rsid w:val="0066433E"/>
    <w:rsid w:val="00690952"/>
    <w:rsid w:val="006961B9"/>
    <w:rsid w:val="006B619E"/>
    <w:rsid w:val="006C5FD9"/>
    <w:rsid w:val="006F0B4F"/>
    <w:rsid w:val="006F1B42"/>
    <w:rsid w:val="00705C89"/>
    <w:rsid w:val="00710AC9"/>
    <w:rsid w:val="007176B6"/>
    <w:rsid w:val="00735CCA"/>
    <w:rsid w:val="007415B9"/>
    <w:rsid w:val="00757110"/>
    <w:rsid w:val="00764DED"/>
    <w:rsid w:val="007706C4"/>
    <w:rsid w:val="00782A94"/>
    <w:rsid w:val="007A71CA"/>
    <w:rsid w:val="007C1513"/>
    <w:rsid w:val="007C58D2"/>
    <w:rsid w:val="007E3042"/>
    <w:rsid w:val="007E6D75"/>
    <w:rsid w:val="007F194B"/>
    <w:rsid w:val="00802C6A"/>
    <w:rsid w:val="00815B1B"/>
    <w:rsid w:val="00827CB3"/>
    <w:rsid w:val="00856178"/>
    <w:rsid w:val="008770A4"/>
    <w:rsid w:val="0087746A"/>
    <w:rsid w:val="008775E0"/>
    <w:rsid w:val="008C5A0A"/>
    <w:rsid w:val="008E45ED"/>
    <w:rsid w:val="008F2F4D"/>
    <w:rsid w:val="008F792A"/>
    <w:rsid w:val="00910253"/>
    <w:rsid w:val="00920DDA"/>
    <w:rsid w:val="009310A7"/>
    <w:rsid w:val="009332B8"/>
    <w:rsid w:val="00991518"/>
    <w:rsid w:val="00993837"/>
    <w:rsid w:val="0099556A"/>
    <w:rsid w:val="009A570F"/>
    <w:rsid w:val="009C6595"/>
    <w:rsid w:val="009D395D"/>
    <w:rsid w:val="009D6A3D"/>
    <w:rsid w:val="00A047E3"/>
    <w:rsid w:val="00A13D2C"/>
    <w:rsid w:val="00A147BB"/>
    <w:rsid w:val="00A21B19"/>
    <w:rsid w:val="00A325E0"/>
    <w:rsid w:val="00A33930"/>
    <w:rsid w:val="00A541E6"/>
    <w:rsid w:val="00A560E5"/>
    <w:rsid w:val="00A6475C"/>
    <w:rsid w:val="00A92186"/>
    <w:rsid w:val="00AB4406"/>
    <w:rsid w:val="00AB6FBE"/>
    <w:rsid w:val="00AD45B9"/>
    <w:rsid w:val="00AF037B"/>
    <w:rsid w:val="00AF0624"/>
    <w:rsid w:val="00AF1D95"/>
    <w:rsid w:val="00B04EAA"/>
    <w:rsid w:val="00B1394C"/>
    <w:rsid w:val="00B3099D"/>
    <w:rsid w:val="00B309DC"/>
    <w:rsid w:val="00B76FCB"/>
    <w:rsid w:val="00B834C3"/>
    <w:rsid w:val="00B85129"/>
    <w:rsid w:val="00BA1A21"/>
    <w:rsid w:val="00BC5E9D"/>
    <w:rsid w:val="00BC746C"/>
    <w:rsid w:val="00BE50BD"/>
    <w:rsid w:val="00C6134E"/>
    <w:rsid w:val="00C67D71"/>
    <w:rsid w:val="00C829B6"/>
    <w:rsid w:val="00CD73AE"/>
    <w:rsid w:val="00CE4130"/>
    <w:rsid w:val="00CF0196"/>
    <w:rsid w:val="00CF3A4A"/>
    <w:rsid w:val="00CF72D0"/>
    <w:rsid w:val="00D26B5D"/>
    <w:rsid w:val="00D43F4A"/>
    <w:rsid w:val="00D45272"/>
    <w:rsid w:val="00D537E7"/>
    <w:rsid w:val="00D849B7"/>
    <w:rsid w:val="00D917AC"/>
    <w:rsid w:val="00DA3363"/>
    <w:rsid w:val="00DB0089"/>
    <w:rsid w:val="00DC244A"/>
    <w:rsid w:val="00DD276F"/>
    <w:rsid w:val="00DE1A2C"/>
    <w:rsid w:val="00DE5095"/>
    <w:rsid w:val="00DF0979"/>
    <w:rsid w:val="00DF2CE3"/>
    <w:rsid w:val="00E13428"/>
    <w:rsid w:val="00E13987"/>
    <w:rsid w:val="00E379B3"/>
    <w:rsid w:val="00E40020"/>
    <w:rsid w:val="00E70398"/>
    <w:rsid w:val="00E75AE5"/>
    <w:rsid w:val="00E7765E"/>
    <w:rsid w:val="00E86E70"/>
    <w:rsid w:val="00EC4F92"/>
    <w:rsid w:val="00EF441F"/>
    <w:rsid w:val="00EF49EB"/>
    <w:rsid w:val="00F1013C"/>
    <w:rsid w:val="00F272C6"/>
    <w:rsid w:val="00F27EE1"/>
    <w:rsid w:val="00F3444B"/>
    <w:rsid w:val="00F66D91"/>
    <w:rsid w:val="00F70DC4"/>
    <w:rsid w:val="00F77139"/>
    <w:rsid w:val="00F800B7"/>
    <w:rsid w:val="00F817AF"/>
    <w:rsid w:val="00FA1144"/>
    <w:rsid w:val="00FA630C"/>
    <w:rsid w:val="00FB2183"/>
    <w:rsid w:val="00FC3C02"/>
    <w:rsid w:val="00FD5F32"/>
    <w:rsid w:val="00FF6D24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247F7B"/>
  <w15:docId w15:val="{DF38D297-4EDD-441F-93C9-2329C7D9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2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26C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uiPriority w:val="1"/>
    <w:qFormat/>
    <w:rsid w:val="0001626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F66D9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368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eenat\Desktop\&#3591;&#3634;&#3609;&#3648;&#3629;&#3657;\59&#3605;&#3633;&#3623;&#3594;&#3637;&#3657;&#3623;&#3623;&#3633;&#3604;\&#3649;&#3610;&#3610;&#3615;&#3629;&#3619;&#3660;&#3617;&#3585;&#3634;&#3619;&#3619;&#3634;&#3618;&#3591;&#3634;&#3609;&#3619;&#3629;&#3610;%206%20&#3648;&#3604;&#3639;&#3629;&#3609;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ABE9D-5DBA-4FCC-8DB6-9C592770E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171</TotalTime>
  <Pages>1</Pages>
  <Words>1564</Words>
  <Characters>8920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38</cp:revision>
  <cp:lastPrinted>2016-09-12T04:21:00Z</cp:lastPrinted>
  <dcterms:created xsi:type="dcterms:W3CDTF">2016-08-16T07:08:00Z</dcterms:created>
  <dcterms:modified xsi:type="dcterms:W3CDTF">2018-06-08T06:47:00Z</dcterms:modified>
</cp:coreProperties>
</file>